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9624" w14:textId="77777777" w:rsidR="008E2747" w:rsidRDefault="008E2747" w:rsidP="008E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SHORTRYGGE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1954EF32" w14:textId="77777777" w:rsidR="008E2747" w:rsidRDefault="008E2747" w:rsidP="008E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A691E6A" w14:textId="77777777" w:rsidR="008E2747" w:rsidRDefault="008E2747" w:rsidP="008E2747">
      <w:pPr>
        <w:pStyle w:val="NoSpacing"/>
        <w:rPr>
          <w:rFonts w:cs="Times New Roman"/>
          <w:szCs w:val="24"/>
        </w:rPr>
      </w:pPr>
    </w:p>
    <w:p w14:paraId="5DC0ACC3" w14:textId="77777777" w:rsidR="008E2747" w:rsidRDefault="008E2747" w:rsidP="008E2747">
      <w:pPr>
        <w:pStyle w:val="NoSpacing"/>
        <w:rPr>
          <w:rFonts w:cs="Times New Roman"/>
          <w:szCs w:val="24"/>
        </w:rPr>
      </w:pPr>
    </w:p>
    <w:p w14:paraId="43B09007" w14:textId="77777777" w:rsidR="008E2747" w:rsidRDefault="008E2747" w:rsidP="008E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6792388E" w14:textId="77777777" w:rsidR="008E2747" w:rsidRDefault="008E2747" w:rsidP="008E274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6F907B85" w14:textId="77777777" w:rsidR="008E2747" w:rsidRDefault="008E2747" w:rsidP="008E2747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14DF98A7" w14:textId="77777777" w:rsidR="008E2747" w:rsidRDefault="008E2747" w:rsidP="008E2747">
      <w:pPr>
        <w:pStyle w:val="NoSpacing"/>
        <w:rPr>
          <w:rFonts w:cs="Times New Roman"/>
          <w:szCs w:val="24"/>
        </w:rPr>
      </w:pPr>
    </w:p>
    <w:p w14:paraId="60EFF18B" w14:textId="77777777" w:rsidR="008E2747" w:rsidRDefault="008E2747" w:rsidP="008E2747">
      <w:pPr>
        <w:pStyle w:val="NoSpacing"/>
        <w:rPr>
          <w:rFonts w:cs="Times New Roman"/>
          <w:szCs w:val="24"/>
        </w:rPr>
      </w:pPr>
    </w:p>
    <w:p w14:paraId="70124825" w14:textId="77777777" w:rsidR="008E2747" w:rsidRDefault="008E2747" w:rsidP="008E2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790105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87F4" w14:textId="77777777" w:rsidR="008E2747" w:rsidRDefault="008E2747" w:rsidP="009139A6">
      <w:r>
        <w:separator/>
      </w:r>
    </w:p>
  </w:endnote>
  <w:endnote w:type="continuationSeparator" w:id="0">
    <w:p w14:paraId="5CEC1969" w14:textId="77777777" w:rsidR="008E2747" w:rsidRDefault="008E27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21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29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68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E04C8" w14:textId="77777777" w:rsidR="008E2747" w:rsidRDefault="008E2747" w:rsidP="009139A6">
      <w:r>
        <w:separator/>
      </w:r>
    </w:p>
  </w:footnote>
  <w:footnote w:type="continuationSeparator" w:id="0">
    <w:p w14:paraId="5728FB22" w14:textId="77777777" w:rsidR="008E2747" w:rsidRDefault="008E27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59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6F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AA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47"/>
    <w:rsid w:val="000666E0"/>
    <w:rsid w:val="002510B7"/>
    <w:rsid w:val="005C130B"/>
    <w:rsid w:val="00826F5C"/>
    <w:rsid w:val="008E274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46543"/>
  <w15:chartTrackingRefBased/>
  <w15:docId w15:val="{24EA5D1C-9A42-48C7-B50D-753C7214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2023-11-06T16:36:00Z</dcterms:created>
  <dcterms:modified xsi:type="dcterms:W3CDTF">2023-11-06T16:36:00Z</dcterms:modified>
</cp:coreProperties>
</file>